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75C98" w14:textId="77777777" w:rsidR="00A10330" w:rsidRDefault="00A10330" w:rsidP="40CE1019">
      <w:pPr>
        <w:rPr>
          <w:rFonts w:cs="Arial"/>
        </w:rPr>
      </w:pPr>
      <w:bookmarkStart w:id="0" w:name="_GoBack"/>
      <w:bookmarkEnd w:id="0"/>
    </w:p>
    <w:p w14:paraId="3B5B9D36" w14:textId="277DA388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</w:p>
    <w:p w14:paraId="4E226EC6" w14:textId="2A9A20B4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3D0D5D" w:rsidRPr="0073420D" w14:paraId="27A5A52F" w14:textId="77777777" w:rsidTr="003D0D5D">
        <w:trPr>
          <w:gridAfter w:val="1"/>
          <w:wAfter w:w="1210" w:type="dxa"/>
          <w:trHeight w:val="311"/>
        </w:trPr>
        <w:tc>
          <w:tcPr>
            <w:tcW w:w="1876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60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3D0D5D">
        <w:trPr>
          <w:gridAfter w:val="1"/>
          <w:wAfter w:w="1210" w:type="dxa"/>
          <w:trHeight w:val="567"/>
        </w:trPr>
        <w:tc>
          <w:tcPr>
            <w:tcW w:w="1876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4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27" w:type="dxa"/>
            <w:vAlign w:val="center"/>
          </w:tcPr>
          <w:p w14:paraId="12D6631B" w14:textId="21434698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71F74">
              <w:rPr>
                <w:sz w:val="20"/>
                <w:szCs w:val="20"/>
              </w:rPr>
              <w:t>blaga</w:t>
            </w:r>
          </w:p>
        </w:tc>
        <w:tc>
          <w:tcPr>
            <w:tcW w:w="1701" w:type="dxa"/>
            <w:vAlign w:val="center"/>
          </w:tcPr>
          <w:p w14:paraId="45A4C39F" w14:textId="56CCADAB" w:rsidR="003D0D5D" w:rsidRPr="0073420D" w:rsidRDefault="003D0D5D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71F74"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701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2F7CAF">
        <w:trPr>
          <w:gridAfter w:val="1"/>
          <w:wAfter w:w="1210" w:type="dxa"/>
          <w:trHeight w:val="273"/>
        </w:trPr>
        <w:tc>
          <w:tcPr>
            <w:tcW w:w="1876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6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2F7CAF">
        <w:trPr>
          <w:gridAfter w:val="1"/>
          <w:wAfter w:w="1210" w:type="dxa"/>
          <w:trHeight w:val="277"/>
        </w:trPr>
        <w:tc>
          <w:tcPr>
            <w:tcW w:w="1876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6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2F7CAF">
        <w:trPr>
          <w:gridAfter w:val="1"/>
          <w:wAfter w:w="1210" w:type="dxa"/>
          <w:trHeight w:val="267"/>
        </w:trPr>
        <w:tc>
          <w:tcPr>
            <w:tcW w:w="1876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2F7CAF">
        <w:trPr>
          <w:gridAfter w:val="1"/>
          <w:wAfter w:w="1210" w:type="dxa"/>
          <w:trHeight w:val="143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2F7CAF">
        <w:trPr>
          <w:gridAfter w:val="1"/>
          <w:wAfter w:w="1210" w:type="dxa"/>
          <w:trHeight w:val="176"/>
        </w:trPr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2F7CAF">
        <w:trPr>
          <w:trHeight w:val="363"/>
        </w:trPr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5171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1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391C8876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situacij oziroma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 oziroma situaciji,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7FCE0" w14:textId="77777777" w:rsidR="00350AD4" w:rsidRDefault="00350AD4">
      <w:r>
        <w:separator/>
      </w:r>
    </w:p>
  </w:endnote>
  <w:endnote w:type="continuationSeparator" w:id="0">
    <w:p w14:paraId="5B711321" w14:textId="77777777" w:rsidR="00350AD4" w:rsidRDefault="003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1F7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3D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6BF51" w14:textId="77777777" w:rsidR="00350AD4" w:rsidRDefault="00350AD4">
      <w:r>
        <w:separator/>
      </w:r>
    </w:p>
  </w:footnote>
  <w:footnote w:type="continuationSeparator" w:id="0">
    <w:p w14:paraId="37EEA107" w14:textId="77777777" w:rsidR="00350AD4" w:rsidRDefault="00350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0C1D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06CCE-7669-4DB3-9013-1CB5455BF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ED9D0-F27B-438D-B1FB-CC670C8E2344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5f1af22-b8d8-4a17-91a7-4f2e132de47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694C7D-07A2-4ECE-9BD1-C3A51625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235</Words>
  <Characters>1492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2016-06-20T06:28:00Z</cp:lastPrinted>
  <dcterms:created xsi:type="dcterms:W3CDTF">2022-04-20T13:27:00Z</dcterms:created>
  <dcterms:modified xsi:type="dcterms:W3CDTF">2022-04-20T13:27:00Z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